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899BC" w14:textId="77777777" w:rsidR="003C3267" w:rsidRDefault="003C3267" w:rsidP="003C32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Guy WESTCOTE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EE755F" w14:textId="77777777" w:rsidR="003C3267" w:rsidRDefault="003C3267" w:rsidP="003C32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Rycote</w:t>
      </w:r>
      <w:proofErr w:type="spellEnd"/>
      <w:r>
        <w:rPr>
          <w:rFonts w:ascii="Times New Roman" w:hAnsi="Times New Roman" w:cs="Times New Roman"/>
        </w:rPr>
        <w:t>, Oxfordshire. Gentleman.</w:t>
      </w:r>
    </w:p>
    <w:p w14:paraId="7519A090" w14:textId="77777777" w:rsidR="003C3267" w:rsidRDefault="003C3267" w:rsidP="003C3267">
      <w:pPr>
        <w:rPr>
          <w:rFonts w:ascii="Times New Roman" w:hAnsi="Times New Roman" w:cs="Times New Roman"/>
        </w:rPr>
      </w:pPr>
    </w:p>
    <w:p w14:paraId="7331B975" w14:textId="77777777" w:rsidR="003C3267" w:rsidRDefault="003C3267" w:rsidP="003C3267">
      <w:pPr>
        <w:rPr>
          <w:rFonts w:ascii="Times New Roman" w:hAnsi="Times New Roman" w:cs="Times New Roman"/>
        </w:rPr>
      </w:pPr>
    </w:p>
    <w:p w14:paraId="55A4B52A" w14:textId="77777777" w:rsidR="003C3267" w:rsidRDefault="003C3267" w:rsidP="003C32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Westcote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2AC6E93F" w14:textId="77777777" w:rsidR="003C3267" w:rsidRDefault="003C3267" w:rsidP="003C32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6207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EED953" w14:textId="77777777" w:rsidR="003C3267" w:rsidRDefault="003C3267" w:rsidP="003C3267">
      <w:pPr>
        <w:rPr>
          <w:rFonts w:ascii="Times New Roman" w:hAnsi="Times New Roman" w:cs="Times New Roman"/>
        </w:rPr>
      </w:pPr>
    </w:p>
    <w:p w14:paraId="05140AEA" w14:textId="77777777" w:rsidR="003C3267" w:rsidRDefault="003C3267" w:rsidP="003C3267">
      <w:pPr>
        <w:rPr>
          <w:rFonts w:ascii="Times New Roman" w:hAnsi="Times New Roman" w:cs="Times New Roman"/>
        </w:rPr>
      </w:pPr>
    </w:p>
    <w:p w14:paraId="6CF36A9A" w14:textId="77777777" w:rsidR="003C3267" w:rsidRDefault="003C3267" w:rsidP="003C32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April 2019</w:t>
      </w:r>
    </w:p>
    <w:p w14:paraId="51205FF3" w14:textId="77777777" w:rsidR="006B2F86" w:rsidRPr="00E71FC3" w:rsidRDefault="003C32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A1964" w14:textId="77777777" w:rsidR="003C3267" w:rsidRDefault="003C3267" w:rsidP="00E71FC3">
      <w:r>
        <w:separator/>
      </w:r>
    </w:p>
  </w:endnote>
  <w:endnote w:type="continuationSeparator" w:id="0">
    <w:p w14:paraId="52F2175F" w14:textId="77777777" w:rsidR="003C3267" w:rsidRDefault="003C32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5A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DD07B" w14:textId="77777777" w:rsidR="003C3267" w:rsidRDefault="003C3267" w:rsidP="00E71FC3">
      <w:r>
        <w:separator/>
      </w:r>
    </w:p>
  </w:footnote>
  <w:footnote w:type="continuationSeparator" w:id="0">
    <w:p w14:paraId="7C6ABDC2" w14:textId="77777777" w:rsidR="003C3267" w:rsidRDefault="003C32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267"/>
    <w:rsid w:val="001A7C09"/>
    <w:rsid w:val="003C326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DD1C3"/>
  <w15:chartTrackingRefBased/>
  <w15:docId w15:val="{63D3F142-1E87-476B-A34D-5437E231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32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2019-04-11T19:33:00Z</dcterms:created>
  <dcterms:modified xsi:type="dcterms:W3CDTF">2019-04-11T19:34:00Z</dcterms:modified>
</cp:coreProperties>
</file>